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D6F" w:rsidRDefault="00476D6F" w:rsidP="00476D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ALWYN</w:t>
      </w:r>
      <w:r>
        <w:rPr>
          <w:rFonts w:ascii="Times New Roman" w:hAnsi="Times New Roman" w:cs="Times New Roman"/>
          <w:sz w:val="24"/>
          <w:szCs w:val="24"/>
        </w:rPr>
        <w:t xml:space="preserve">      (fl.1470)</w:t>
      </w:r>
    </w:p>
    <w:p w:rsidR="00476D6F" w:rsidRDefault="00476D6F" w:rsidP="00476D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Bath and Wells.</w:t>
      </w:r>
    </w:p>
    <w:p w:rsidR="00476D6F" w:rsidRDefault="00476D6F" w:rsidP="00476D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6D6F" w:rsidRDefault="00476D6F" w:rsidP="00476D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6D6F" w:rsidRDefault="00476D6F" w:rsidP="00476D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Dec.1470</w:t>
      </w:r>
      <w:r>
        <w:rPr>
          <w:rFonts w:ascii="Times New Roman" w:hAnsi="Times New Roman" w:cs="Times New Roman"/>
          <w:sz w:val="24"/>
          <w:szCs w:val="24"/>
        </w:rPr>
        <w:tab/>
        <w:t>He and Agnes Lobbe(q.v.) wished to marry, but being related in the third</w:t>
      </w:r>
    </w:p>
    <w:p w:rsidR="00476D6F" w:rsidRDefault="00476D6F" w:rsidP="00476D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fourth degrees of consanguinity, they sought a dispensation that </w:t>
      </w:r>
    </w:p>
    <w:p w:rsidR="00476D6F" w:rsidRDefault="00476D6F" w:rsidP="00476D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they might do so, with legitimation of future issue. Approved.</w:t>
      </w:r>
    </w:p>
    <w:p w:rsidR="00476D6F" w:rsidRDefault="00476D6F" w:rsidP="00476D6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p.24)</w:t>
      </w:r>
    </w:p>
    <w:p w:rsidR="00476D6F" w:rsidRDefault="00476D6F" w:rsidP="00476D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6D6F" w:rsidRDefault="00476D6F" w:rsidP="00476D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476D6F" w:rsidP="00476D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D6F" w:rsidRDefault="00476D6F" w:rsidP="00564E3C">
      <w:pPr>
        <w:spacing w:after="0" w:line="240" w:lineRule="auto"/>
      </w:pPr>
      <w:r>
        <w:separator/>
      </w:r>
    </w:p>
  </w:endnote>
  <w:endnote w:type="continuationSeparator" w:id="0">
    <w:p w:rsidR="00476D6F" w:rsidRDefault="00476D6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76D6F">
      <w:rPr>
        <w:rFonts w:ascii="Times New Roman" w:hAnsi="Times New Roman" w:cs="Times New Roman"/>
        <w:noProof/>
        <w:sz w:val="24"/>
        <w:szCs w:val="24"/>
      </w:rPr>
      <w:t>28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D6F" w:rsidRDefault="00476D6F" w:rsidP="00564E3C">
      <w:pPr>
        <w:spacing w:after="0" w:line="240" w:lineRule="auto"/>
      </w:pPr>
      <w:r>
        <w:separator/>
      </w:r>
    </w:p>
  </w:footnote>
  <w:footnote w:type="continuationSeparator" w:id="0">
    <w:p w:rsidR="00476D6F" w:rsidRDefault="00476D6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D6F"/>
    <w:rsid w:val="00372DC6"/>
    <w:rsid w:val="00476D6F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FE70F1-964A-4E2A-9F2E-06ACCC9EC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2016-01-28T22:13:00Z</dcterms:created>
  <dcterms:modified xsi:type="dcterms:W3CDTF">2016-01-28T22:13:00Z</dcterms:modified>
</cp:coreProperties>
</file>